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F4C7" w14:textId="12FE35D6" w:rsidR="00D12ABA" w:rsidRDefault="00D12ABA" w:rsidP="00D12ABA"/>
    <w:p w14:paraId="3D64076B" w14:textId="77777777" w:rsidR="00D12ABA" w:rsidRPr="00D12ABA" w:rsidRDefault="00D12ABA" w:rsidP="00D12ABA"/>
    <w:p w14:paraId="1ED9F98D" w14:textId="6F0B8D02" w:rsidR="00D12ABA" w:rsidRDefault="002B2048" w:rsidP="00A73B15">
      <w:pPr>
        <w:pStyle w:val="Overskrift1"/>
      </w:pPr>
      <w:r>
        <w:t>Vedlegg 6</w:t>
      </w:r>
      <w:r w:rsidR="00D12ABA">
        <w:t xml:space="preserve"> – </w:t>
      </w:r>
      <w:r w:rsidR="003646CE">
        <w:t xml:space="preserve">Mal </w:t>
      </w:r>
      <w:r w:rsidR="00BA6DE7">
        <w:t>CV</w:t>
      </w:r>
      <w:r w:rsidR="00932024">
        <w:t xml:space="preserve"> – </w:t>
      </w:r>
      <w:r w:rsidR="00C83AE4">
        <w:t>tilbudte</w:t>
      </w:r>
      <w:r w:rsidR="00932024">
        <w:t xml:space="preserve"> ressurser</w:t>
      </w:r>
      <w:r w:rsidR="00E45735">
        <w:t xml:space="preserve"> </w:t>
      </w:r>
    </w:p>
    <w:p w14:paraId="1EE9169F" w14:textId="10EDC342" w:rsidR="00D12ABA" w:rsidRPr="00626D62" w:rsidRDefault="00D12ABA" w:rsidP="00D12ABA">
      <w:pPr>
        <w:rPr>
          <w:b/>
          <w:bCs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48"/>
        <w:gridCol w:w="5315"/>
        <w:gridCol w:w="5315"/>
      </w:tblGrid>
      <w:tr w:rsidR="002B2048" w14:paraId="67F0499A" w14:textId="2C461C9E" w:rsidTr="002B2048">
        <w:trPr>
          <w:trHeight w:val="304"/>
        </w:trPr>
        <w:tc>
          <w:tcPr>
            <w:tcW w:w="2648" w:type="dxa"/>
            <w:shd w:val="clear" w:color="auto" w:fill="D9D9D9" w:themeFill="background1" w:themeFillShade="D9"/>
          </w:tcPr>
          <w:p w14:paraId="21091B4F" w14:textId="6027FB72" w:rsidR="002B2048" w:rsidRPr="002B2048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5315" w:type="dxa"/>
            <w:shd w:val="clear" w:color="auto" w:fill="D9D9D9" w:themeFill="background1" w:themeFillShade="D9"/>
          </w:tcPr>
          <w:p w14:paraId="1FEC3568" w14:textId="0CA69104" w:rsidR="002B2048" w:rsidRPr="002B2048" w:rsidRDefault="002B2048" w:rsidP="00626D62">
            <w:pPr>
              <w:rPr>
                <w:b/>
                <w:bCs/>
                <w:sz w:val="20"/>
                <w:szCs w:val="18"/>
              </w:rPr>
            </w:pPr>
            <w:r w:rsidRPr="002B2048">
              <w:rPr>
                <w:b/>
                <w:bCs/>
                <w:sz w:val="20"/>
                <w:szCs w:val="18"/>
              </w:rPr>
              <w:t>Prosjektleder</w:t>
            </w:r>
          </w:p>
          <w:p w14:paraId="7569690F" w14:textId="2500849D" w:rsidR="002B2048" w:rsidRPr="002B2048" w:rsidRDefault="002B2048" w:rsidP="00626D62">
            <w:pPr>
              <w:rPr>
                <w:b/>
                <w:bCs/>
                <w:sz w:val="20"/>
                <w:szCs w:val="18"/>
              </w:rPr>
            </w:pPr>
          </w:p>
        </w:tc>
        <w:tc>
          <w:tcPr>
            <w:tcW w:w="5315" w:type="dxa"/>
            <w:shd w:val="clear" w:color="auto" w:fill="D9D9D9" w:themeFill="background1" w:themeFillShade="D9"/>
          </w:tcPr>
          <w:p w14:paraId="18C498F1" w14:textId="4B8C0AC1" w:rsidR="002B2048" w:rsidRPr="002B2048" w:rsidRDefault="002B2048" w:rsidP="00626D62">
            <w:pPr>
              <w:rPr>
                <w:b/>
                <w:bCs/>
                <w:sz w:val="20"/>
                <w:szCs w:val="18"/>
              </w:rPr>
            </w:pPr>
            <w:r w:rsidRPr="002B2048">
              <w:rPr>
                <w:b/>
                <w:bCs/>
                <w:sz w:val="20"/>
                <w:szCs w:val="18"/>
              </w:rPr>
              <w:t>Anleggsleder</w:t>
            </w:r>
            <w:r w:rsidR="005D0B74">
              <w:rPr>
                <w:b/>
                <w:bCs/>
                <w:sz w:val="20"/>
                <w:szCs w:val="18"/>
              </w:rPr>
              <w:t>/byggeleder</w:t>
            </w:r>
          </w:p>
        </w:tc>
      </w:tr>
      <w:tr w:rsidR="002B2048" w14:paraId="2C166572" w14:textId="0FB16CA0" w:rsidTr="002B2048">
        <w:trPr>
          <w:trHeight w:val="287"/>
        </w:trPr>
        <w:tc>
          <w:tcPr>
            <w:tcW w:w="2648" w:type="dxa"/>
            <w:shd w:val="clear" w:color="auto" w:fill="D9D9D9" w:themeFill="background1" w:themeFillShade="D9"/>
          </w:tcPr>
          <w:p w14:paraId="08447B2E" w14:textId="6C35347E" w:rsidR="002B2048" w:rsidRPr="00626D62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Navn</w:t>
            </w:r>
          </w:p>
        </w:tc>
        <w:tc>
          <w:tcPr>
            <w:tcW w:w="5315" w:type="dxa"/>
          </w:tcPr>
          <w:p w14:paraId="72B1AB2B" w14:textId="77777777" w:rsidR="002B2048" w:rsidRDefault="002B2048" w:rsidP="00626D62">
            <w:pPr>
              <w:rPr>
                <w:sz w:val="20"/>
                <w:szCs w:val="18"/>
              </w:rPr>
            </w:pPr>
          </w:p>
          <w:p w14:paraId="46364C35" w14:textId="494EE4F0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24A0E3FC" w14:textId="77777777" w:rsidR="002B2048" w:rsidRDefault="002B2048" w:rsidP="00626D62">
            <w:pPr>
              <w:rPr>
                <w:sz w:val="20"/>
                <w:szCs w:val="18"/>
              </w:rPr>
            </w:pPr>
          </w:p>
        </w:tc>
      </w:tr>
      <w:tr w:rsidR="00BE0C44" w14:paraId="07A0645C" w14:textId="77777777" w:rsidTr="00BE0C44">
        <w:trPr>
          <w:trHeight w:val="455"/>
        </w:trPr>
        <w:tc>
          <w:tcPr>
            <w:tcW w:w="2648" w:type="dxa"/>
            <w:shd w:val="clear" w:color="auto" w:fill="D9D9D9" w:themeFill="background1" w:themeFillShade="D9"/>
          </w:tcPr>
          <w:p w14:paraId="4B8F30D6" w14:textId="7DE72B7D" w:rsidR="00BE0C44" w:rsidRPr="00626D62" w:rsidRDefault="00BE0C4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Tittel</w:t>
            </w:r>
          </w:p>
        </w:tc>
        <w:tc>
          <w:tcPr>
            <w:tcW w:w="5315" w:type="dxa"/>
          </w:tcPr>
          <w:p w14:paraId="4F516BB1" w14:textId="77777777" w:rsidR="00BE0C44" w:rsidRDefault="00BE0C44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019D3900" w14:textId="77777777" w:rsidR="00BE0C44" w:rsidRDefault="00BE0C44" w:rsidP="00626D62">
            <w:pPr>
              <w:rPr>
                <w:sz w:val="20"/>
                <w:szCs w:val="18"/>
              </w:rPr>
            </w:pPr>
          </w:p>
        </w:tc>
      </w:tr>
      <w:tr w:rsidR="002B2048" w14:paraId="4CC26665" w14:textId="7CA233CD" w:rsidTr="00AF1E81">
        <w:trPr>
          <w:trHeight w:val="1127"/>
        </w:trPr>
        <w:tc>
          <w:tcPr>
            <w:tcW w:w="2648" w:type="dxa"/>
            <w:shd w:val="clear" w:color="auto" w:fill="D9D9D9" w:themeFill="background1" w:themeFillShade="D9"/>
          </w:tcPr>
          <w:p w14:paraId="3F497F0B" w14:textId="5C7D150D" w:rsidR="002B2048" w:rsidRPr="00626D62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 xml:space="preserve">Utdannelse </w:t>
            </w:r>
            <w:r w:rsidRPr="00626D62">
              <w:rPr>
                <w:b/>
                <w:bCs/>
                <w:sz w:val="20"/>
                <w:szCs w:val="18"/>
              </w:rPr>
              <w:br/>
            </w:r>
            <w:r w:rsidRPr="00626D62">
              <w:rPr>
                <w:sz w:val="20"/>
                <w:szCs w:val="18"/>
              </w:rPr>
              <w:t xml:space="preserve">(år fra – år til, utdannelse, </w:t>
            </w:r>
            <w:r>
              <w:rPr>
                <w:sz w:val="20"/>
                <w:szCs w:val="18"/>
              </w:rPr>
              <w:t xml:space="preserve">grad oppnådd, </w:t>
            </w:r>
            <w:r w:rsidRPr="00626D62">
              <w:rPr>
                <w:sz w:val="20"/>
                <w:szCs w:val="18"/>
              </w:rPr>
              <w:t>institusjon)</w:t>
            </w:r>
          </w:p>
        </w:tc>
        <w:tc>
          <w:tcPr>
            <w:tcW w:w="5315" w:type="dxa"/>
          </w:tcPr>
          <w:p w14:paraId="0A63D8B2" w14:textId="77777777" w:rsidR="002B2048" w:rsidRPr="00626D62" w:rsidRDefault="002B2048" w:rsidP="00626D62">
            <w:pPr>
              <w:rPr>
                <w:sz w:val="20"/>
                <w:szCs w:val="18"/>
              </w:rPr>
            </w:pPr>
          </w:p>
          <w:p w14:paraId="5582C583" w14:textId="77777777" w:rsidR="002B2048" w:rsidRPr="00626D62" w:rsidRDefault="002B2048" w:rsidP="00626D62">
            <w:pPr>
              <w:rPr>
                <w:sz w:val="20"/>
                <w:szCs w:val="18"/>
              </w:rPr>
            </w:pPr>
          </w:p>
          <w:p w14:paraId="019BB02D" w14:textId="23864ED1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75AA4B70" w14:textId="77777777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</w:tr>
      <w:tr w:rsidR="002B2048" w14:paraId="0D7D2701" w14:textId="70A98BEC" w:rsidTr="00AF1E81">
        <w:trPr>
          <w:trHeight w:val="1920"/>
        </w:trPr>
        <w:tc>
          <w:tcPr>
            <w:tcW w:w="2648" w:type="dxa"/>
            <w:shd w:val="clear" w:color="auto" w:fill="D9D9D9" w:themeFill="background1" w:themeFillShade="D9"/>
          </w:tcPr>
          <w:p w14:paraId="08779A6A" w14:textId="22491CFD" w:rsidR="002B2048" w:rsidRPr="00626D62" w:rsidRDefault="002B2048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Relevant erfaring i år med kort beskrivelse av erfaringen</w:t>
            </w:r>
          </w:p>
        </w:tc>
        <w:tc>
          <w:tcPr>
            <w:tcW w:w="5315" w:type="dxa"/>
          </w:tcPr>
          <w:p w14:paraId="23FD7F08" w14:textId="77777777" w:rsidR="002B2048" w:rsidRDefault="002B2048" w:rsidP="00626D62">
            <w:pPr>
              <w:rPr>
                <w:sz w:val="20"/>
                <w:szCs w:val="18"/>
              </w:rPr>
            </w:pPr>
          </w:p>
          <w:p w14:paraId="2EA0E684" w14:textId="77777777" w:rsidR="002B2048" w:rsidRDefault="002B2048" w:rsidP="00626D62">
            <w:pPr>
              <w:rPr>
                <w:sz w:val="20"/>
                <w:szCs w:val="18"/>
              </w:rPr>
            </w:pPr>
          </w:p>
          <w:p w14:paraId="6F6B9698" w14:textId="6DB830EA" w:rsidR="002B2048" w:rsidRPr="00626D62" w:rsidRDefault="002B2048" w:rsidP="00626D62">
            <w:pPr>
              <w:rPr>
                <w:sz w:val="20"/>
                <w:szCs w:val="18"/>
              </w:rPr>
            </w:pPr>
          </w:p>
        </w:tc>
        <w:tc>
          <w:tcPr>
            <w:tcW w:w="5315" w:type="dxa"/>
          </w:tcPr>
          <w:p w14:paraId="3369C5B6" w14:textId="77777777" w:rsidR="002B2048" w:rsidRDefault="002B2048" w:rsidP="00626D62">
            <w:pPr>
              <w:rPr>
                <w:sz w:val="20"/>
                <w:szCs w:val="18"/>
              </w:rPr>
            </w:pPr>
          </w:p>
        </w:tc>
      </w:tr>
    </w:tbl>
    <w:p w14:paraId="5EE44E6A" w14:textId="30FC5B96" w:rsidR="00626D62" w:rsidRDefault="00626D62">
      <w:pPr>
        <w:widowControl/>
        <w:spacing w:line="240" w:lineRule="auto"/>
        <w:jc w:val="left"/>
      </w:pPr>
      <w:r>
        <w:br w:type="textWrapping" w:clear="all"/>
      </w:r>
      <w:r>
        <w:br w:type="page"/>
      </w:r>
    </w:p>
    <w:p w14:paraId="6D1B0229" w14:textId="77777777" w:rsidR="00D12ABA" w:rsidRPr="00D12ABA" w:rsidRDefault="00D12ABA" w:rsidP="00D12ABA"/>
    <w:p w14:paraId="5951FE95" w14:textId="03D66E1E" w:rsidR="00453FD5" w:rsidRDefault="00626D62" w:rsidP="00626D62">
      <w:pPr>
        <w:pStyle w:val="Overskrift1"/>
      </w:pPr>
      <w:r>
        <w:t>Referanseprosjekter</w:t>
      </w:r>
      <w:r w:rsidR="00AF1E81">
        <w:t xml:space="preserve"> -</w:t>
      </w:r>
      <w:r w:rsidR="005D0B74">
        <w:t xml:space="preserve"> Prosjektleder</w:t>
      </w:r>
    </w:p>
    <w:p w14:paraId="6EB04053" w14:textId="7E185711" w:rsidR="00626D62" w:rsidRDefault="00626D62" w:rsidP="00626D62">
      <w:pPr>
        <w:pStyle w:val="Brdtekst"/>
        <w:rPr>
          <w:lang w:val="en-GB"/>
        </w:rPr>
      </w:pP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626D62" w14:paraId="5EBE27F7" w14:textId="77777777" w:rsidTr="00626D62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21F3120B" w14:textId="7940CEA3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Prosjektets navn og type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507E520" w14:textId="6F2774B9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Navn og kontaktinfo oppdragsgiver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AEDA7C9" w14:textId="7EC5E851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A4A9579" w14:textId="2F720AC9" w:rsidR="00626D62" w:rsidRPr="00932024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932024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A55196E" w14:textId="33D4DB88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Ressurs’ rolle </w:t>
            </w: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7DBD3599" w14:textId="1EFB4BC9" w:rsidR="00626D62" w:rsidRPr="00626D62" w:rsidRDefault="00626D62" w:rsidP="00626D62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Beskrivelse av prosjektet</w:t>
            </w:r>
          </w:p>
        </w:tc>
      </w:tr>
      <w:tr w:rsidR="00626D62" w14:paraId="36E792E5" w14:textId="77777777" w:rsidTr="00626D62">
        <w:trPr>
          <w:trHeight w:val="407"/>
        </w:trPr>
        <w:tc>
          <w:tcPr>
            <w:tcW w:w="1696" w:type="dxa"/>
          </w:tcPr>
          <w:p w14:paraId="40101276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43A109A4" w14:textId="42875DD3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3FBAB14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38DED138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570D1899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1F07C399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A62362A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0F4EBBC9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2C759BD2" w14:textId="04C4DC94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626D62" w14:paraId="0374644D" w14:textId="77777777" w:rsidTr="00626D62">
        <w:trPr>
          <w:trHeight w:val="407"/>
        </w:trPr>
        <w:tc>
          <w:tcPr>
            <w:tcW w:w="1696" w:type="dxa"/>
          </w:tcPr>
          <w:p w14:paraId="6CFB193B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7803D58E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624A2CB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686297B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3F1FE17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01661808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6299CB57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36525B87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5ADB137" w14:textId="411AA5AB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626D62" w14:paraId="0B2B862D" w14:textId="77777777" w:rsidTr="00626D62">
        <w:trPr>
          <w:trHeight w:val="420"/>
        </w:trPr>
        <w:tc>
          <w:tcPr>
            <w:tcW w:w="1696" w:type="dxa"/>
          </w:tcPr>
          <w:p w14:paraId="23387EDE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4967DA86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0371249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BC5388F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817AF12" w14:textId="77777777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3462F08C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36F94D86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7FE2BA72" w14:textId="77777777" w:rsid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6FA43FAB" w14:textId="151FCC06" w:rsidR="00626D62" w:rsidRPr="00626D62" w:rsidRDefault="00626D62" w:rsidP="00626D62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</w:tbl>
    <w:p w14:paraId="06D1127A" w14:textId="77777777" w:rsidR="00626D62" w:rsidRDefault="00626D62" w:rsidP="00626D62">
      <w:pPr>
        <w:pStyle w:val="Brdtekst"/>
        <w:rPr>
          <w:lang w:val="en-GB"/>
        </w:rPr>
      </w:pPr>
    </w:p>
    <w:p w14:paraId="3AD587C6" w14:textId="77777777" w:rsidR="00AF1E81" w:rsidRDefault="00AF1E81" w:rsidP="00626D62">
      <w:pPr>
        <w:pStyle w:val="Brdtekst"/>
        <w:rPr>
          <w:lang w:val="en-GB"/>
        </w:rPr>
      </w:pPr>
    </w:p>
    <w:p w14:paraId="56FA9AC4" w14:textId="77777777" w:rsidR="00AF1E81" w:rsidRDefault="00AF1E81" w:rsidP="00626D62">
      <w:pPr>
        <w:pStyle w:val="Brdtekst"/>
        <w:rPr>
          <w:lang w:val="en-GB"/>
        </w:rPr>
      </w:pPr>
    </w:p>
    <w:p w14:paraId="623F37FD" w14:textId="77777777" w:rsidR="00AF1E81" w:rsidRDefault="00AF1E81" w:rsidP="00626D62">
      <w:pPr>
        <w:pStyle w:val="Brdtekst"/>
        <w:rPr>
          <w:lang w:val="en-GB"/>
        </w:rPr>
      </w:pPr>
    </w:p>
    <w:p w14:paraId="4BC9D19C" w14:textId="3DB8C205" w:rsidR="00AF1E81" w:rsidRDefault="00AF1E81" w:rsidP="00AF1E81">
      <w:pPr>
        <w:pStyle w:val="Overskrift1"/>
      </w:pPr>
      <w:r>
        <w:lastRenderedPageBreak/>
        <w:t xml:space="preserve">Referanseprosjekter </w:t>
      </w:r>
      <w:r w:rsidR="005D0B74">
        <w:t>–</w:t>
      </w:r>
      <w:r>
        <w:t xml:space="preserve"> </w:t>
      </w:r>
      <w:r w:rsidR="005D0B74">
        <w:t>Anleggsleder/byggeleder</w:t>
      </w:r>
    </w:p>
    <w:p w14:paraId="187B3081" w14:textId="77777777" w:rsidR="00AF1E81" w:rsidRDefault="00AF1E81" w:rsidP="00AF1E81">
      <w:pPr>
        <w:pStyle w:val="Brdtekst"/>
        <w:rPr>
          <w:lang w:val="en-GB"/>
        </w:rPr>
      </w:pP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AF1E81" w14:paraId="4914E6ED" w14:textId="77777777" w:rsidTr="001B67CB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49008EBE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Prosjektets navn og type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570EC9C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Navn og kontaktinfo oppdragsgiver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831F17E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F0A39ED" w14:textId="77777777" w:rsidR="00AF1E81" w:rsidRPr="00932024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932024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65D1A0F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Ressurs’ rolle </w:t>
            </w: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626D62">
              <w:rPr>
                <w:b/>
                <w:bCs/>
                <w:sz w:val="20"/>
                <w:szCs w:val="20"/>
                <w:lang w:val="en-GB"/>
              </w:rPr>
              <w:t xml:space="preserve">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3CBD6693" w14:textId="77777777" w:rsidR="00AF1E81" w:rsidRPr="00626D62" w:rsidRDefault="00AF1E81" w:rsidP="001B67CB">
            <w:pPr>
              <w:pStyle w:val="Brdtekst"/>
              <w:jc w:val="left"/>
              <w:rPr>
                <w:b/>
                <w:bCs/>
                <w:sz w:val="20"/>
                <w:szCs w:val="20"/>
                <w:lang w:val="en-GB"/>
              </w:rPr>
            </w:pPr>
            <w:r w:rsidRPr="00626D62">
              <w:rPr>
                <w:b/>
                <w:bCs/>
                <w:sz w:val="20"/>
                <w:szCs w:val="20"/>
                <w:lang w:val="en-GB"/>
              </w:rPr>
              <w:t>Beskrivelse av prosjektet</w:t>
            </w:r>
          </w:p>
        </w:tc>
      </w:tr>
      <w:tr w:rsidR="00AF1E81" w14:paraId="14DDAD96" w14:textId="77777777" w:rsidTr="001B67CB">
        <w:trPr>
          <w:trHeight w:val="407"/>
        </w:trPr>
        <w:tc>
          <w:tcPr>
            <w:tcW w:w="1696" w:type="dxa"/>
          </w:tcPr>
          <w:p w14:paraId="41EBDD8D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109F40B1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881914E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2DB0305C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5B3BF6C9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26777428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4FAFF507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2C57E6DC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43404D2E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AF1E81" w14:paraId="49D92CDA" w14:textId="77777777" w:rsidTr="001B67CB">
        <w:trPr>
          <w:trHeight w:val="407"/>
        </w:trPr>
        <w:tc>
          <w:tcPr>
            <w:tcW w:w="1696" w:type="dxa"/>
          </w:tcPr>
          <w:p w14:paraId="17591F19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510AC01F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4794E63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5CC0FFBC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731FABFB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2115B079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81FE833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B1BC8FD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3FA714B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AF1E81" w14:paraId="5C1C7EF2" w14:textId="77777777" w:rsidTr="001B67CB">
        <w:trPr>
          <w:trHeight w:val="420"/>
        </w:trPr>
        <w:tc>
          <w:tcPr>
            <w:tcW w:w="1696" w:type="dxa"/>
          </w:tcPr>
          <w:p w14:paraId="2B9A8289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618E855A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339EC7C1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D620CD4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593196C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4212" w:type="dxa"/>
          </w:tcPr>
          <w:p w14:paraId="5743408A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4A0FD516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5C6E767F" w14:textId="77777777" w:rsidR="00AF1E81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  <w:p w14:paraId="14C4C73F" w14:textId="77777777" w:rsidR="00AF1E81" w:rsidRPr="00626D62" w:rsidRDefault="00AF1E81" w:rsidP="001B67CB">
            <w:pPr>
              <w:pStyle w:val="Brdtekst"/>
              <w:jc w:val="left"/>
              <w:rPr>
                <w:sz w:val="20"/>
                <w:szCs w:val="20"/>
                <w:lang w:val="en-GB"/>
              </w:rPr>
            </w:pPr>
          </w:p>
        </w:tc>
      </w:tr>
    </w:tbl>
    <w:p w14:paraId="5E67B64F" w14:textId="77777777" w:rsidR="00AF1E81" w:rsidRPr="00626D62" w:rsidRDefault="00AF1E81" w:rsidP="00626D62">
      <w:pPr>
        <w:pStyle w:val="Brdtekst"/>
        <w:rPr>
          <w:lang w:val="en-GB"/>
        </w:rPr>
      </w:pPr>
    </w:p>
    <w:sectPr w:rsidR="00AF1E81" w:rsidRPr="00626D62" w:rsidSect="00626D62">
      <w:headerReference w:type="default" r:id="rId8"/>
      <w:footerReference w:type="default" r:id="rId9"/>
      <w:pgSz w:w="15840" w:h="12240" w:orient="landscape" w:code="1"/>
      <w:pgMar w:top="1134" w:right="1276" w:bottom="118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2F90" w14:textId="77777777" w:rsidR="007750DE" w:rsidRDefault="007750DE" w:rsidP="004C5CC4">
      <w:pPr>
        <w:pStyle w:val="Kulepunkt-niv2"/>
      </w:pPr>
      <w:r>
        <w:separator/>
      </w:r>
    </w:p>
  </w:endnote>
  <w:endnote w:type="continuationSeparator" w:id="0">
    <w:p w14:paraId="66F611E4" w14:textId="77777777" w:rsidR="007750DE" w:rsidRDefault="007750DE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35228" w14:textId="77777777" w:rsidR="007750DE" w:rsidRDefault="007750DE" w:rsidP="004C5CC4">
      <w:pPr>
        <w:pStyle w:val="Kulepunkt-niv2"/>
      </w:pPr>
      <w:r>
        <w:separator/>
      </w:r>
    </w:p>
  </w:footnote>
  <w:footnote w:type="continuationSeparator" w:id="0">
    <w:p w14:paraId="25DC5B24" w14:textId="77777777" w:rsidR="007750DE" w:rsidRDefault="007750DE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32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9"/>
      <w:gridCol w:w="8251"/>
      <w:gridCol w:w="2459"/>
    </w:tblGrid>
    <w:tr w:rsidR="00453FD5" w14:paraId="292F9AB8" w14:textId="77777777" w:rsidTr="00626D62">
      <w:trPr>
        <w:trHeight w:val="720"/>
      </w:trPr>
      <w:tc>
        <w:tcPr>
          <w:tcW w:w="2529" w:type="dxa"/>
        </w:tcPr>
        <w:p w14:paraId="3B651DA5" w14:textId="7F870E46" w:rsidR="00453FD5" w:rsidRDefault="00453FD5" w:rsidP="00453FD5">
          <w:pPr>
            <w:jc w:val="left"/>
          </w:pPr>
        </w:p>
      </w:tc>
      <w:tc>
        <w:tcPr>
          <w:tcW w:w="8251" w:type="dxa"/>
        </w:tcPr>
        <w:p w14:paraId="312F197C" w14:textId="21352A6E" w:rsidR="00453FD5" w:rsidRDefault="00453FD5" w:rsidP="00453FD5">
          <w:r>
            <w:t xml:space="preserve">Leverandør: </w:t>
          </w:r>
          <w:r w:rsidRPr="00453FD5">
            <w:rPr>
              <w:highlight w:val="yellow"/>
            </w:rPr>
            <w:t>&lt;Sett inn leverandørnavn&gt;</w:t>
          </w:r>
        </w:p>
      </w:tc>
      <w:tc>
        <w:tcPr>
          <w:tcW w:w="2459" w:type="dxa"/>
        </w:tcPr>
        <w:p w14:paraId="08ADE709" w14:textId="77777777" w:rsidR="00453FD5" w:rsidRDefault="00453FD5" w:rsidP="00453FD5">
          <w:pPr>
            <w:jc w:val="right"/>
            <w:rPr>
              <w:sz w:val="20"/>
            </w:rPr>
          </w:pPr>
        </w:p>
        <w:p w14:paraId="1155153E" w14:textId="77777777" w:rsidR="00453FD5" w:rsidRDefault="00453FD5" w:rsidP="00453FD5">
          <w:pPr>
            <w:jc w:val="right"/>
            <w:rPr>
              <w:sz w:val="20"/>
            </w:rPr>
          </w:pPr>
        </w:p>
        <w:p w14:paraId="76F17C04" w14:textId="060CF13C" w:rsidR="00453FD5" w:rsidRPr="00453FD5" w:rsidRDefault="00453FD5" w:rsidP="00453FD5">
          <w:pPr>
            <w:jc w:val="right"/>
            <w:rPr>
              <w:sz w:val="20"/>
            </w:rPr>
          </w:pPr>
        </w:p>
      </w:tc>
    </w:tr>
  </w:tbl>
  <w:p w14:paraId="00FB6C77" w14:textId="33511408" w:rsidR="00453FD5" w:rsidRPr="00453FD5" w:rsidRDefault="00453FD5" w:rsidP="00453FD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906332966">
    <w:abstractNumId w:val="22"/>
  </w:num>
  <w:num w:numId="2" w16cid:durableId="95947426">
    <w:abstractNumId w:val="13"/>
  </w:num>
  <w:num w:numId="3" w16cid:durableId="174809840">
    <w:abstractNumId w:val="2"/>
  </w:num>
  <w:num w:numId="4" w16cid:durableId="1123882268">
    <w:abstractNumId w:val="44"/>
  </w:num>
  <w:num w:numId="5" w16cid:durableId="1400522923">
    <w:abstractNumId w:val="38"/>
  </w:num>
  <w:num w:numId="6" w16cid:durableId="1853105634">
    <w:abstractNumId w:val="32"/>
  </w:num>
  <w:num w:numId="7" w16cid:durableId="750547325">
    <w:abstractNumId w:val="0"/>
  </w:num>
  <w:num w:numId="8" w16cid:durableId="1920675017">
    <w:abstractNumId w:val="25"/>
  </w:num>
  <w:num w:numId="9" w16cid:durableId="1873492593">
    <w:abstractNumId w:val="21"/>
  </w:num>
  <w:num w:numId="10" w16cid:durableId="61146341">
    <w:abstractNumId w:val="1"/>
  </w:num>
  <w:num w:numId="11" w16cid:durableId="199172842">
    <w:abstractNumId w:val="28"/>
  </w:num>
  <w:num w:numId="12" w16cid:durableId="57944227">
    <w:abstractNumId w:val="9"/>
  </w:num>
  <w:num w:numId="13" w16cid:durableId="731542520">
    <w:abstractNumId w:val="20"/>
  </w:num>
  <w:num w:numId="14" w16cid:durableId="909731499">
    <w:abstractNumId w:val="27"/>
  </w:num>
  <w:num w:numId="15" w16cid:durableId="760419970">
    <w:abstractNumId w:val="37"/>
  </w:num>
  <w:num w:numId="16" w16cid:durableId="781728420">
    <w:abstractNumId w:val="17"/>
  </w:num>
  <w:num w:numId="17" w16cid:durableId="1554610579">
    <w:abstractNumId w:val="39"/>
  </w:num>
  <w:num w:numId="18" w16cid:durableId="347411962">
    <w:abstractNumId w:val="24"/>
  </w:num>
  <w:num w:numId="19" w16cid:durableId="775057855">
    <w:abstractNumId w:val="35"/>
  </w:num>
  <w:num w:numId="20" w16cid:durableId="1968046939">
    <w:abstractNumId w:val="10"/>
  </w:num>
  <w:num w:numId="21" w16cid:durableId="2117023553">
    <w:abstractNumId w:val="47"/>
  </w:num>
  <w:num w:numId="22" w16cid:durableId="999314594">
    <w:abstractNumId w:val="30"/>
  </w:num>
  <w:num w:numId="23" w16cid:durableId="1893341810">
    <w:abstractNumId w:val="6"/>
  </w:num>
  <w:num w:numId="24" w16cid:durableId="719136112">
    <w:abstractNumId w:val="23"/>
  </w:num>
  <w:num w:numId="25" w16cid:durableId="1625307662">
    <w:abstractNumId w:val="34"/>
  </w:num>
  <w:num w:numId="26" w16cid:durableId="546798817">
    <w:abstractNumId w:val="8"/>
  </w:num>
  <w:num w:numId="27" w16cid:durableId="1136097365">
    <w:abstractNumId w:val="3"/>
  </w:num>
  <w:num w:numId="28" w16cid:durableId="932470588">
    <w:abstractNumId w:val="26"/>
  </w:num>
  <w:num w:numId="29" w16cid:durableId="889147712">
    <w:abstractNumId w:val="36"/>
  </w:num>
  <w:num w:numId="30" w16cid:durableId="137115067">
    <w:abstractNumId w:val="31"/>
  </w:num>
  <w:num w:numId="31" w16cid:durableId="125902678">
    <w:abstractNumId w:val="14"/>
  </w:num>
  <w:num w:numId="32" w16cid:durableId="2095857954">
    <w:abstractNumId w:val="42"/>
  </w:num>
  <w:num w:numId="33" w16cid:durableId="956716998">
    <w:abstractNumId w:val="18"/>
  </w:num>
  <w:num w:numId="34" w16cid:durableId="655374720">
    <w:abstractNumId w:val="43"/>
  </w:num>
  <w:num w:numId="35" w16cid:durableId="1426926582">
    <w:abstractNumId w:val="41"/>
  </w:num>
  <w:num w:numId="36" w16cid:durableId="1102189335">
    <w:abstractNumId w:val="45"/>
  </w:num>
  <w:num w:numId="37" w16cid:durableId="216822370">
    <w:abstractNumId w:val="12"/>
  </w:num>
  <w:num w:numId="38" w16cid:durableId="851649237">
    <w:abstractNumId w:val="7"/>
  </w:num>
  <w:num w:numId="39" w16cid:durableId="1400522858">
    <w:abstractNumId w:val="40"/>
  </w:num>
  <w:num w:numId="40" w16cid:durableId="1139109029">
    <w:abstractNumId w:val="29"/>
  </w:num>
  <w:num w:numId="41" w16cid:durableId="69355936">
    <w:abstractNumId w:val="46"/>
  </w:num>
  <w:num w:numId="42" w16cid:durableId="1881089023">
    <w:abstractNumId w:val="19"/>
  </w:num>
  <w:num w:numId="43" w16cid:durableId="955676052">
    <w:abstractNumId w:val="4"/>
  </w:num>
  <w:num w:numId="44" w16cid:durableId="2131824117">
    <w:abstractNumId w:val="16"/>
  </w:num>
  <w:num w:numId="45" w16cid:durableId="824665864">
    <w:abstractNumId w:val="15"/>
  </w:num>
  <w:num w:numId="46" w16cid:durableId="1071074746">
    <w:abstractNumId w:val="5"/>
  </w:num>
  <w:num w:numId="47" w16cid:durableId="1582643211">
    <w:abstractNumId w:val="32"/>
  </w:num>
  <w:num w:numId="48" w16cid:durableId="873542371">
    <w:abstractNumId w:val="32"/>
  </w:num>
  <w:num w:numId="49" w16cid:durableId="764571244">
    <w:abstractNumId w:val="33"/>
  </w:num>
  <w:num w:numId="50" w16cid:durableId="8253610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97D48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5D7A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A6F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048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B45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6CE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3A29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C5D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3FD5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17A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0B74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46B"/>
    <w:rsid w:val="00624FE5"/>
    <w:rsid w:val="0062508A"/>
    <w:rsid w:val="00625552"/>
    <w:rsid w:val="00625C9E"/>
    <w:rsid w:val="006263E0"/>
    <w:rsid w:val="00626CB5"/>
    <w:rsid w:val="00626D62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6D4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4B17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0DE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024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3AE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0C33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B15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1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6DE7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C44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3AE4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ABA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6FC0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07DD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735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5C4D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8C1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81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D12ABA"/>
    <w:pPr>
      <w:keepNext/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D12ABA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B2C60-AC86-4679-BCF5-DF3630A2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57</TotalTime>
  <Pages>3</Pages>
  <Words>89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Mattias Momrak</cp:lastModifiedBy>
  <cp:revision>21</cp:revision>
  <cp:lastPrinted>2015-08-10T12:33:00Z</cp:lastPrinted>
  <dcterms:created xsi:type="dcterms:W3CDTF">2018-04-18T11:53:00Z</dcterms:created>
  <dcterms:modified xsi:type="dcterms:W3CDTF">2026-02-02T11:41:00Z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